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9E504" w14:textId="77777777" w:rsidR="00816216" w:rsidRDefault="00BC62D0" w:rsidP="00141A4C">
      <w:pPr>
        <w:pStyle w:val="Title"/>
      </w:pPr>
      <w:r>
        <w:t xml:space="preserve">Maryam Abdullah Obaid </w:t>
      </w:r>
    </w:p>
    <w:p w14:paraId="4EF9AE8F" w14:textId="6D88346C" w:rsidR="00E034FF" w:rsidRDefault="00BC62D0" w:rsidP="00C23F22">
      <w:r>
        <w:t xml:space="preserve">E-mail: </w:t>
      </w:r>
      <w:hyperlink r:id="rId8" w:history="1">
        <w:r w:rsidRPr="007C5DB7">
          <w:rPr>
            <w:rStyle w:val="Hyperlink"/>
          </w:rPr>
          <w:t>Maryam-81@live.com</w:t>
        </w:r>
      </w:hyperlink>
      <w:r w:rsidR="007F6BB4">
        <w:t xml:space="preserve">     </w:t>
      </w:r>
      <w:r>
        <w:t xml:space="preserve">       Contact number: 055-6337883    </w:t>
      </w:r>
      <w:r w:rsidR="00573272">
        <w:t xml:space="preserve">     Nationality: Emirati</w:t>
      </w:r>
    </w:p>
    <w:p w14:paraId="64F7F6D5" w14:textId="77777777" w:rsidR="006270A9" w:rsidRDefault="00BC62D0" w:rsidP="00141A4C">
      <w:pPr>
        <w:pStyle w:val="Heading1"/>
      </w:pPr>
      <w:r>
        <w:t xml:space="preserve">Objective: </w:t>
      </w:r>
    </w:p>
    <w:p w14:paraId="03F2C9D8" w14:textId="6BF30D94" w:rsidR="006270A9" w:rsidRPr="007F6BB4" w:rsidRDefault="007F6BB4" w:rsidP="007F6BB4">
      <w:pPr>
        <w:pStyle w:val="ListBullet"/>
        <w:numPr>
          <w:ilvl w:val="0"/>
          <w:numId w:val="0"/>
        </w:numPr>
        <w:ind w:left="216"/>
        <w:rPr>
          <w:b/>
        </w:rPr>
      </w:pPr>
      <w:r>
        <w:t xml:space="preserve">Organized, detail and people </w:t>
      </w:r>
      <w:r w:rsidR="00E7136D">
        <w:t>oriented Human</w:t>
      </w:r>
      <w:r w:rsidR="00CF6C64">
        <w:t xml:space="preserve"> Resource Management </w:t>
      </w:r>
      <w:r w:rsidR="00AA6A51">
        <w:t xml:space="preserve">fresh graduate </w:t>
      </w:r>
      <w:r w:rsidR="006F6D58">
        <w:t>student seeking</w:t>
      </w:r>
      <w:r>
        <w:t xml:space="preserve"> </w:t>
      </w:r>
      <w:r w:rsidR="00D420B5">
        <w:t>a job</w:t>
      </w:r>
      <w:r>
        <w:t xml:space="preserve"> in an organization where I can use and develop my skills </w:t>
      </w:r>
      <w:r w:rsidR="006F6D58">
        <w:t>and become</w:t>
      </w:r>
      <w:r>
        <w:t xml:space="preserve"> a productive member of the team. </w:t>
      </w:r>
    </w:p>
    <w:p w14:paraId="14360E1B" w14:textId="77777777" w:rsidR="006270A9" w:rsidRDefault="00BC62D0">
      <w:pPr>
        <w:pStyle w:val="Heading1"/>
      </w:pPr>
      <w:r>
        <w:t xml:space="preserve">Education: </w:t>
      </w:r>
    </w:p>
    <w:p w14:paraId="78C7E2D8" w14:textId="77777777" w:rsidR="00BC62D0" w:rsidRPr="00BC62D0" w:rsidRDefault="00BC62D0" w:rsidP="007F6BB4">
      <w:pPr>
        <w:pStyle w:val="ListBullet"/>
        <w:numPr>
          <w:ilvl w:val="0"/>
          <w:numId w:val="0"/>
        </w:numPr>
        <w:ind w:left="216"/>
        <w:rPr>
          <w:b/>
        </w:rPr>
      </w:pPr>
      <w:r w:rsidRPr="00BC62D0">
        <w:rPr>
          <w:b/>
        </w:rPr>
        <w:t>Za</w:t>
      </w:r>
      <w:r>
        <w:rPr>
          <w:b/>
        </w:rPr>
        <w:t>yed University, Dubai, UAE.</w:t>
      </w:r>
    </w:p>
    <w:p w14:paraId="27566BC9" w14:textId="04E25D4B" w:rsidR="00BC62D0" w:rsidRDefault="00BC62D0" w:rsidP="007F6BB4">
      <w:pPr>
        <w:pStyle w:val="ListBullet"/>
        <w:numPr>
          <w:ilvl w:val="0"/>
          <w:numId w:val="0"/>
        </w:numPr>
        <w:ind w:left="216"/>
      </w:pPr>
      <w:r>
        <w:t>Bachelor of Business Science in Human</w:t>
      </w:r>
      <w:r w:rsidR="007F6BB4">
        <w:t xml:space="preserve"> Resource Management </w:t>
      </w:r>
      <w:r w:rsidR="00B545CC">
        <w:t xml:space="preserve">                                                                </w:t>
      </w:r>
      <w:r w:rsidR="00CE60D6">
        <w:t xml:space="preserve"> </w:t>
      </w:r>
      <w:bookmarkStart w:id="0" w:name="_GoBack"/>
      <w:bookmarkEnd w:id="0"/>
      <w:r w:rsidR="00B545CC">
        <w:t xml:space="preserve">  </w:t>
      </w:r>
      <w:r w:rsidR="00D136F3">
        <w:t>2019</w:t>
      </w:r>
    </w:p>
    <w:p w14:paraId="3971C67A" w14:textId="1D1105B5" w:rsidR="00BC62D0" w:rsidRDefault="00E7136D" w:rsidP="007F6BB4">
      <w:pPr>
        <w:pStyle w:val="ListBullet"/>
        <w:numPr>
          <w:ilvl w:val="0"/>
          <w:numId w:val="0"/>
        </w:numPr>
        <w:ind w:left="216"/>
      </w:pPr>
      <w:r>
        <w:t>GPA: 3.31</w:t>
      </w:r>
      <w:r w:rsidR="00BC62D0">
        <w:t xml:space="preserve"> </w:t>
      </w:r>
    </w:p>
    <w:p w14:paraId="7BEDE934" w14:textId="77777777" w:rsidR="004A5504" w:rsidRDefault="004A5504" w:rsidP="004A5504">
      <w:pPr>
        <w:pStyle w:val="ListBullet"/>
        <w:numPr>
          <w:ilvl w:val="0"/>
          <w:numId w:val="0"/>
        </w:numPr>
        <w:ind w:left="936" w:hanging="216"/>
      </w:pPr>
    </w:p>
    <w:p w14:paraId="743F79DD" w14:textId="51F37BD4" w:rsidR="004A5504" w:rsidRDefault="004A5504" w:rsidP="007F6BB4">
      <w:pPr>
        <w:pStyle w:val="ListBullet"/>
        <w:numPr>
          <w:ilvl w:val="0"/>
          <w:numId w:val="0"/>
        </w:numPr>
        <w:ind w:left="216"/>
        <w:rPr>
          <w:b/>
        </w:rPr>
      </w:pPr>
      <w:r w:rsidRPr="004A5504">
        <w:rPr>
          <w:b/>
        </w:rPr>
        <w:t>ILETS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</w:t>
      </w:r>
      <w:r w:rsidR="00CE60D6">
        <w:rPr>
          <w:b/>
        </w:rPr>
        <w:t xml:space="preserve"> </w:t>
      </w:r>
      <w:r>
        <w:rPr>
          <w:b/>
        </w:rPr>
        <w:t xml:space="preserve"> </w:t>
      </w:r>
      <w:r w:rsidR="00CE60D6">
        <w:rPr>
          <w:b/>
        </w:rPr>
        <w:t xml:space="preserve"> </w:t>
      </w:r>
      <w:r>
        <w:rPr>
          <w:b/>
        </w:rPr>
        <w:t xml:space="preserve"> </w:t>
      </w:r>
      <w:r w:rsidRPr="004A5504">
        <w:t>2019</w:t>
      </w:r>
    </w:p>
    <w:p w14:paraId="71186513" w14:textId="394C3917" w:rsidR="004A5504" w:rsidRPr="004A5504" w:rsidRDefault="004A5504" w:rsidP="007F6BB4">
      <w:pPr>
        <w:pStyle w:val="ListBullet"/>
        <w:numPr>
          <w:ilvl w:val="0"/>
          <w:numId w:val="0"/>
        </w:numPr>
        <w:ind w:left="216"/>
      </w:pPr>
      <w:r w:rsidRPr="004A5504">
        <w:t xml:space="preserve">5.5 </w:t>
      </w:r>
    </w:p>
    <w:p w14:paraId="2359B066" w14:textId="77777777" w:rsidR="007F6BB4" w:rsidRPr="007F6BB4" w:rsidRDefault="007F6BB4" w:rsidP="007F6BB4">
      <w:pPr>
        <w:pStyle w:val="ListBullet"/>
        <w:numPr>
          <w:ilvl w:val="0"/>
          <w:numId w:val="0"/>
        </w:numPr>
        <w:ind w:left="216"/>
        <w:rPr>
          <w:rFonts w:eastAsia="Cambria"/>
          <w:b/>
        </w:rPr>
      </w:pPr>
    </w:p>
    <w:p w14:paraId="39AD26C4" w14:textId="5A966602" w:rsidR="009A333E" w:rsidRPr="001A4129" w:rsidRDefault="009A333E" w:rsidP="007F6BB4">
      <w:pPr>
        <w:pStyle w:val="ListBullet"/>
        <w:numPr>
          <w:ilvl w:val="0"/>
          <w:numId w:val="0"/>
        </w:numPr>
        <w:ind w:left="216"/>
        <w:rPr>
          <w:rFonts w:eastAsia="Cambria"/>
          <w:b/>
        </w:rPr>
      </w:pPr>
      <w:r w:rsidRPr="001A4129">
        <w:rPr>
          <w:b/>
        </w:rPr>
        <w:t>Al Jurf High School, Ajman</w:t>
      </w:r>
      <w:r w:rsidR="00573272">
        <w:rPr>
          <w:b/>
        </w:rPr>
        <w:t>, UAE</w:t>
      </w:r>
    </w:p>
    <w:p w14:paraId="5CD80299" w14:textId="4F88E62F" w:rsidR="00BC62D0" w:rsidRDefault="009A333E" w:rsidP="00573272">
      <w:pPr>
        <w:pStyle w:val="ListBullet"/>
        <w:numPr>
          <w:ilvl w:val="0"/>
          <w:numId w:val="0"/>
        </w:numPr>
        <w:ind w:left="216"/>
      </w:pPr>
      <w:r w:rsidRPr="00DF07B2">
        <w:t>High Scho</w:t>
      </w:r>
      <w:r w:rsidR="00573272">
        <w:t>ol Dipl</w:t>
      </w:r>
      <w:r w:rsidR="004A5504">
        <w:t>oma – Scientific Section</w:t>
      </w:r>
      <w:r w:rsidR="004A5504">
        <w:tab/>
      </w:r>
      <w:r w:rsidR="004A5504">
        <w:tab/>
      </w:r>
      <w:r w:rsidR="004A5504">
        <w:tab/>
      </w:r>
      <w:r w:rsidR="004A5504">
        <w:tab/>
      </w:r>
      <w:r w:rsidR="004A5504">
        <w:tab/>
      </w:r>
      <w:r w:rsidR="004A5504">
        <w:tab/>
      </w:r>
      <w:r w:rsidR="004A5504">
        <w:tab/>
        <w:t xml:space="preserve">             </w:t>
      </w:r>
      <w:r w:rsidR="00CE60D6">
        <w:t xml:space="preserve"> </w:t>
      </w:r>
      <w:r w:rsidR="004A5504">
        <w:t xml:space="preserve"> </w:t>
      </w:r>
      <w:r w:rsidR="00573272">
        <w:t>2014</w:t>
      </w:r>
    </w:p>
    <w:p w14:paraId="65E87DF9" w14:textId="77777777" w:rsidR="00BC62D0" w:rsidRDefault="00BC62D0" w:rsidP="00BC62D0">
      <w:pPr>
        <w:pStyle w:val="ListBullet"/>
        <w:numPr>
          <w:ilvl w:val="0"/>
          <w:numId w:val="0"/>
        </w:numPr>
        <w:ind w:left="216" w:hanging="216"/>
      </w:pPr>
    </w:p>
    <w:p w14:paraId="2335A3DB" w14:textId="5FC97E1F" w:rsidR="00BC62D0" w:rsidRDefault="00573272" w:rsidP="00BC62D0">
      <w:pPr>
        <w:pStyle w:val="ListBullet"/>
        <w:numPr>
          <w:ilvl w:val="0"/>
          <w:numId w:val="0"/>
        </w:numPr>
        <w:ind w:left="216" w:hanging="216"/>
        <w:rPr>
          <w:b/>
          <w:color w:val="2A7B88" w:themeColor="accent1" w:themeShade="BF"/>
          <w:sz w:val="28"/>
          <w:szCs w:val="28"/>
        </w:rPr>
      </w:pPr>
      <w:r>
        <w:rPr>
          <w:b/>
          <w:color w:val="2A7B88" w:themeColor="accent1" w:themeShade="BF"/>
          <w:sz w:val="28"/>
          <w:szCs w:val="28"/>
        </w:rPr>
        <w:t>Experience</w:t>
      </w:r>
      <w:r w:rsidR="00BC62D0" w:rsidRPr="00BC62D0">
        <w:rPr>
          <w:b/>
          <w:color w:val="2A7B88" w:themeColor="accent1" w:themeShade="BF"/>
          <w:sz w:val="28"/>
          <w:szCs w:val="28"/>
        </w:rPr>
        <w:t xml:space="preserve">: </w:t>
      </w:r>
    </w:p>
    <w:p w14:paraId="282D5705" w14:textId="04125D10" w:rsidR="00AE4FED" w:rsidRDefault="00AE4FED" w:rsidP="00AE4FED">
      <w:pPr>
        <w:pStyle w:val="ListBullet"/>
        <w:numPr>
          <w:ilvl w:val="0"/>
          <w:numId w:val="0"/>
        </w:numPr>
        <w:ind w:left="216"/>
      </w:pPr>
      <w:r w:rsidRPr="00AE4FED">
        <w:t>Internship</w:t>
      </w:r>
      <w:r>
        <w:rPr>
          <w:b/>
          <w:color w:val="2A7B88" w:themeColor="accent1" w:themeShade="BF"/>
          <w:sz w:val="28"/>
          <w:szCs w:val="28"/>
        </w:rPr>
        <w:t xml:space="preserve"> </w:t>
      </w:r>
      <w:r w:rsidRPr="00AE4FED">
        <w:t>in Ajman Executive Council</w:t>
      </w:r>
      <w:r w:rsidR="00BF385F">
        <w:t xml:space="preserve"> in </w:t>
      </w:r>
      <w:r w:rsidR="00EE032B">
        <w:t>Support Service Department in</w:t>
      </w:r>
      <w:r w:rsidR="00B545CC">
        <w:t xml:space="preserve"> Human Resource       </w:t>
      </w:r>
      <w:r w:rsidR="00CE60D6">
        <w:t xml:space="preserve">   </w:t>
      </w:r>
      <w:r w:rsidR="00B545CC">
        <w:t xml:space="preserve">  </w:t>
      </w:r>
      <w:r w:rsidR="00CE60D6">
        <w:t xml:space="preserve"> </w:t>
      </w:r>
      <w:r w:rsidR="00B545CC">
        <w:t xml:space="preserve"> 2019  </w:t>
      </w:r>
      <w:r w:rsidRPr="00AE4FED">
        <w:t xml:space="preserve">  </w:t>
      </w:r>
    </w:p>
    <w:p w14:paraId="212D005C" w14:textId="64594152" w:rsidR="00B545CC" w:rsidRDefault="00B545CC" w:rsidP="00AE4FED">
      <w:pPr>
        <w:pStyle w:val="ListBullet"/>
      </w:pPr>
      <w:r>
        <w:t>E</w:t>
      </w:r>
      <w:r w:rsidR="00D934C7">
        <w:t>dited</w:t>
      </w:r>
      <w:r>
        <w:t xml:space="preserve"> and </w:t>
      </w:r>
      <w:r w:rsidR="00D934C7">
        <w:t>reviewed</w:t>
      </w:r>
      <w:r>
        <w:t xml:space="preserve"> the job descriptions.</w:t>
      </w:r>
    </w:p>
    <w:p w14:paraId="0A3EF144" w14:textId="7083134B" w:rsidR="00AE4FED" w:rsidRDefault="00B545CC" w:rsidP="00AE4FED">
      <w:pPr>
        <w:pStyle w:val="ListBullet"/>
      </w:pPr>
      <w:r>
        <w:t>W</w:t>
      </w:r>
      <w:r w:rsidR="00D934C7">
        <w:t>orked</w:t>
      </w:r>
      <w:r>
        <w:t xml:space="preserve"> in ending service process.   </w:t>
      </w:r>
    </w:p>
    <w:p w14:paraId="09E8330A" w14:textId="511CAD4A" w:rsidR="00B545CC" w:rsidRDefault="00D934C7" w:rsidP="00AE4FED">
      <w:pPr>
        <w:pStyle w:val="ListBullet"/>
      </w:pPr>
      <w:r>
        <w:t xml:space="preserve">Adjusted several files. </w:t>
      </w:r>
    </w:p>
    <w:p w14:paraId="3F3DBC35" w14:textId="4BA44A5B" w:rsidR="00D934C7" w:rsidRDefault="00D934C7" w:rsidP="00AE4FED">
      <w:pPr>
        <w:pStyle w:val="ListBullet"/>
      </w:pPr>
      <w:r>
        <w:t>Worked in training plan.</w:t>
      </w:r>
    </w:p>
    <w:p w14:paraId="6C2A2E98" w14:textId="45C27BA4" w:rsidR="00D934C7" w:rsidRDefault="00D934C7" w:rsidP="00AE4FED">
      <w:pPr>
        <w:pStyle w:val="ListBullet"/>
      </w:pPr>
      <w:r>
        <w:t>Prepared training evaluation form of the trainees.</w:t>
      </w:r>
    </w:p>
    <w:p w14:paraId="45C4A106" w14:textId="58AB5729" w:rsidR="00D934C7" w:rsidRDefault="00D934C7" w:rsidP="00AE4FED">
      <w:pPr>
        <w:pStyle w:val="ListBullet"/>
      </w:pPr>
      <w:r>
        <w:t>Worked in performance evaluation forms and setting goals.</w:t>
      </w:r>
    </w:p>
    <w:p w14:paraId="403BA0A1" w14:textId="7F990B27" w:rsidR="00D934C7" w:rsidRDefault="00D934C7" w:rsidP="00D934C7">
      <w:pPr>
        <w:pStyle w:val="ListBullet"/>
      </w:pPr>
      <w:r>
        <w:t xml:space="preserve"> Send professional emails. </w:t>
      </w:r>
    </w:p>
    <w:p w14:paraId="1583E29B" w14:textId="70A3D914" w:rsidR="00D934C7" w:rsidRDefault="00D934C7" w:rsidP="00D934C7">
      <w:pPr>
        <w:pStyle w:val="ListBullet"/>
      </w:pPr>
      <w:r>
        <w:t xml:space="preserve">Worked in the attendance. </w:t>
      </w:r>
    </w:p>
    <w:p w14:paraId="7ABCDA31" w14:textId="6AB512E9" w:rsidR="00D934C7" w:rsidRDefault="00D934C7" w:rsidP="00D934C7">
      <w:pPr>
        <w:pStyle w:val="ListBullet"/>
      </w:pPr>
      <w:r>
        <w:t xml:space="preserve">Worked and adjust the health insurance invoice. </w:t>
      </w:r>
    </w:p>
    <w:p w14:paraId="026B7A40" w14:textId="77777777" w:rsidR="00D934C7" w:rsidRDefault="00D934C7" w:rsidP="00D934C7">
      <w:pPr>
        <w:pStyle w:val="ListBullet"/>
      </w:pPr>
      <w:r>
        <w:t xml:space="preserve">Called and contacted some government departments. </w:t>
      </w:r>
    </w:p>
    <w:p w14:paraId="28EF8633" w14:textId="703D9C0C" w:rsidR="00AE4FED" w:rsidRPr="00D934C7" w:rsidRDefault="00AE4FED" w:rsidP="00D934C7">
      <w:pPr>
        <w:pStyle w:val="ListBullet"/>
        <w:numPr>
          <w:ilvl w:val="0"/>
          <w:numId w:val="0"/>
        </w:numPr>
        <w:ind w:left="720"/>
      </w:pPr>
      <w:r w:rsidRPr="00D934C7">
        <w:rPr>
          <w:b/>
          <w:color w:val="2A7B88" w:themeColor="accent1" w:themeShade="BF"/>
          <w:sz w:val="28"/>
          <w:szCs w:val="28"/>
        </w:rPr>
        <w:t xml:space="preserve">                                                                              </w:t>
      </w:r>
    </w:p>
    <w:p w14:paraId="5BDBDFB3" w14:textId="3B667BF3" w:rsidR="00BC62D0" w:rsidRDefault="00BC62D0" w:rsidP="00573272">
      <w:pPr>
        <w:pStyle w:val="ListBullet"/>
        <w:numPr>
          <w:ilvl w:val="0"/>
          <w:numId w:val="0"/>
        </w:numPr>
        <w:ind w:left="216"/>
      </w:pPr>
      <w:r w:rsidRPr="00BC62D0">
        <w:t>Dubai Foundation</w:t>
      </w:r>
      <w:r w:rsidR="00573272">
        <w:t xml:space="preserve"> for Women and Children </w:t>
      </w:r>
      <w:r w:rsidR="00573272">
        <w:tab/>
      </w:r>
      <w:r w:rsidR="00573272">
        <w:tab/>
      </w:r>
      <w:r w:rsidR="00573272">
        <w:tab/>
      </w:r>
      <w:r w:rsidR="00573272">
        <w:tab/>
      </w:r>
      <w:r w:rsidR="00573272">
        <w:tab/>
      </w:r>
      <w:r w:rsidR="00573272">
        <w:tab/>
      </w:r>
      <w:r w:rsidR="00573272">
        <w:tab/>
      </w:r>
      <w:r w:rsidR="00573272">
        <w:tab/>
        <w:t>2015</w:t>
      </w:r>
      <w:r w:rsidRPr="00BC62D0">
        <w:t xml:space="preserve"> </w:t>
      </w:r>
    </w:p>
    <w:p w14:paraId="65ADFD9B" w14:textId="02DEA3DA" w:rsidR="00573272" w:rsidRDefault="00573272" w:rsidP="00BC62D0">
      <w:pPr>
        <w:pStyle w:val="ListBullet"/>
      </w:pPr>
      <w:r>
        <w:t>Organized files</w:t>
      </w:r>
    </w:p>
    <w:p w14:paraId="31D1B8E6" w14:textId="79AE5FA9" w:rsidR="00BC62D0" w:rsidRDefault="00573272" w:rsidP="00573272">
      <w:pPr>
        <w:pStyle w:val="ListBullet"/>
      </w:pPr>
      <w:r>
        <w:t>Learned about children abuse and wrote a report</w:t>
      </w:r>
    </w:p>
    <w:p w14:paraId="55AF104B" w14:textId="77777777" w:rsidR="00BC62D0" w:rsidRDefault="00BC62D0" w:rsidP="00BC62D0">
      <w:pPr>
        <w:pStyle w:val="ListBullet"/>
        <w:numPr>
          <w:ilvl w:val="0"/>
          <w:numId w:val="0"/>
        </w:numPr>
        <w:ind w:left="216" w:hanging="216"/>
      </w:pPr>
    </w:p>
    <w:p w14:paraId="3810E4B0" w14:textId="5186F88F" w:rsidR="00BC62D0" w:rsidRDefault="007F6BB4" w:rsidP="00BC62D0">
      <w:pPr>
        <w:pStyle w:val="ListBullet"/>
        <w:numPr>
          <w:ilvl w:val="0"/>
          <w:numId w:val="0"/>
        </w:numPr>
        <w:ind w:left="216" w:hanging="216"/>
        <w:rPr>
          <w:b/>
          <w:color w:val="2A7B88" w:themeColor="accent1" w:themeShade="BF"/>
          <w:sz w:val="28"/>
          <w:szCs w:val="28"/>
        </w:rPr>
      </w:pPr>
      <w:r>
        <w:rPr>
          <w:b/>
          <w:color w:val="2A7B88" w:themeColor="accent1" w:themeShade="BF"/>
          <w:sz w:val="28"/>
          <w:szCs w:val="28"/>
        </w:rPr>
        <w:t>Achievements and a</w:t>
      </w:r>
      <w:r w:rsidR="00BC62D0">
        <w:rPr>
          <w:b/>
          <w:color w:val="2A7B88" w:themeColor="accent1" w:themeShade="BF"/>
          <w:sz w:val="28"/>
          <w:szCs w:val="28"/>
        </w:rPr>
        <w:t xml:space="preserve">wards: </w:t>
      </w:r>
    </w:p>
    <w:p w14:paraId="6451FEA5" w14:textId="3E18BD1C" w:rsidR="00BC62D0" w:rsidRPr="00BC62D0" w:rsidRDefault="00573272" w:rsidP="00BC62D0">
      <w:pPr>
        <w:pStyle w:val="ListBullet"/>
      </w:pPr>
      <w:r>
        <w:t xml:space="preserve">Attended Career in Hour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2018</w:t>
      </w:r>
    </w:p>
    <w:p w14:paraId="38A2E89E" w14:textId="592DC813" w:rsidR="00BC62D0" w:rsidRPr="00BC62D0" w:rsidRDefault="00BC62D0" w:rsidP="00BC62D0">
      <w:pPr>
        <w:pStyle w:val="ListBullet"/>
      </w:pPr>
      <w:r w:rsidRPr="00BC62D0">
        <w:t xml:space="preserve">Certificate </w:t>
      </w:r>
      <w:r w:rsidR="00573272">
        <w:t>for attending</w:t>
      </w:r>
      <w:r w:rsidRPr="00BC62D0">
        <w:t xml:space="preserve"> Empowering Emirati Women </w:t>
      </w:r>
      <w:r w:rsidR="00573272">
        <w:tab/>
      </w:r>
      <w:r w:rsidR="00573272">
        <w:tab/>
      </w:r>
      <w:r w:rsidR="00573272">
        <w:tab/>
      </w:r>
      <w:r w:rsidR="00573272">
        <w:tab/>
      </w:r>
      <w:r w:rsidR="00573272">
        <w:tab/>
        <w:t>2018</w:t>
      </w:r>
    </w:p>
    <w:p w14:paraId="5CC2C5B8" w14:textId="4E4D40E2" w:rsidR="00BC62D0" w:rsidRPr="00BC62D0" w:rsidRDefault="00573272" w:rsidP="00BC62D0">
      <w:pPr>
        <w:pStyle w:val="ListBullet"/>
      </w:pPr>
      <w:r>
        <w:t xml:space="preserve">Attended </w:t>
      </w:r>
      <w:r w:rsidR="00BC62D0" w:rsidRPr="00BC62D0">
        <w:t>E</w:t>
      </w:r>
      <w:r>
        <w:t xml:space="preserve">lite Leadership Program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2018</w:t>
      </w:r>
    </w:p>
    <w:p w14:paraId="312A4F4F" w14:textId="459F656D" w:rsidR="00C23F22" w:rsidRPr="00BC62D0" w:rsidRDefault="00C23F22" w:rsidP="00C23F22">
      <w:pPr>
        <w:pStyle w:val="ListBullet"/>
      </w:pPr>
      <w:r w:rsidRPr="00BC62D0">
        <w:t>Dean’s lis</w:t>
      </w:r>
      <w:r w:rsidR="00573272">
        <w:t xml:space="preserve">t for the Fall semester </w:t>
      </w:r>
      <w:r w:rsidR="00573272">
        <w:tab/>
      </w:r>
      <w:r w:rsidR="00573272">
        <w:tab/>
      </w:r>
      <w:r w:rsidR="00573272">
        <w:tab/>
      </w:r>
      <w:r w:rsidR="00573272">
        <w:tab/>
      </w:r>
      <w:r w:rsidR="00573272">
        <w:tab/>
      </w:r>
      <w:r w:rsidR="00573272">
        <w:tab/>
      </w:r>
      <w:r w:rsidR="00573272">
        <w:tab/>
      </w:r>
      <w:r w:rsidR="00573272">
        <w:tab/>
        <w:t>2015</w:t>
      </w:r>
    </w:p>
    <w:p w14:paraId="185DC4A8" w14:textId="0EAEDFD3" w:rsidR="00BC62D0" w:rsidRDefault="00573272" w:rsidP="00573272">
      <w:pPr>
        <w:pStyle w:val="ListBullet"/>
      </w:pPr>
      <w:r>
        <w:lastRenderedPageBreak/>
        <w:t xml:space="preserve">Training session Manage your IT life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2015</w:t>
      </w:r>
    </w:p>
    <w:p w14:paraId="604E260A" w14:textId="77777777" w:rsidR="006270A9" w:rsidRDefault="00BC62D0">
      <w:pPr>
        <w:pStyle w:val="Heading1"/>
      </w:pPr>
      <w:r>
        <w:t xml:space="preserve">Skills: </w:t>
      </w:r>
    </w:p>
    <w:p w14:paraId="3AA08196" w14:textId="77777777" w:rsidR="00AA40A7" w:rsidRPr="00AA40A7" w:rsidRDefault="00AA40A7" w:rsidP="00573272">
      <w:pPr>
        <w:pStyle w:val="ListBullet"/>
        <w:numPr>
          <w:ilvl w:val="0"/>
          <w:numId w:val="0"/>
        </w:numPr>
        <w:ind w:left="936"/>
        <w:rPr>
          <w:b/>
        </w:rPr>
      </w:pPr>
      <w:r w:rsidRPr="00AA40A7">
        <w:rPr>
          <w:b/>
        </w:rPr>
        <w:t xml:space="preserve">Languages: </w:t>
      </w:r>
    </w:p>
    <w:p w14:paraId="3A98372D" w14:textId="2603424C" w:rsidR="00AA40A7" w:rsidRDefault="009A333E" w:rsidP="00573272">
      <w:pPr>
        <w:pStyle w:val="ListBullet"/>
        <w:numPr>
          <w:ilvl w:val="0"/>
          <w:numId w:val="24"/>
        </w:numPr>
      </w:pPr>
      <w:r>
        <w:t>Arabic and English</w:t>
      </w:r>
      <w:r w:rsidR="00AA40A7">
        <w:t xml:space="preserve">. </w:t>
      </w:r>
    </w:p>
    <w:p w14:paraId="05B68055" w14:textId="33B8063C" w:rsidR="00350D60" w:rsidRPr="00350D60" w:rsidRDefault="00AA40A7" w:rsidP="00573272">
      <w:pPr>
        <w:pStyle w:val="ListBullet"/>
        <w:numPr>
          <w:ilvl w:val="0"/>
          <w:numId w:val="0"/>
        </w:numPr>
        <w:ind w:left="936"/>
        <w:rPr>
          <w:b/>
        </w:rPr>
      </w:pPr>
      <w:r w:rsidRPr="00AA40A7">
        <w:rPr>
          <w:b/>
        </w:rPr>
        <w:t xml:space="preserve">Interpersonal skills: </w:t>
      </w:r>
      <w:r w:rsidR="00BC62D0" w:rsidRPr="00AA40A7">
        <w:rPr>
          <w:b/>
        </w:rPr>
        <w:t xml:space="preserve"> </w:t>
      </w:r>
    </w:p>
    <w:p w14:paraId="449E4D15" w14:textId="021BB446" w:rsidR="00AA40A7" w:rsidRPr="00BC62D0" w:rsidRDefault="00AA40A7" w:rsidP="00573272">
      <w:pPr>
        <w:pStyle w:val="ListBullet"/>
        <w:numPr>
          <w:ilvl w:val="0"/>
          <w:numId w:val="24"/>
        </w:numPr>
      </w:pPr>
      <w:r>
        <w:t>Committed and loyal,</w:t>
      </w:r>
      <w:r w:rsidR="00216A98">
        <w:t xml:space="preserve"> supporting and helping others, communication skills and active listening.  </w:t>
      </w:r>
      <w:r w:rsidR="009A333E">
        <w:t xml:space="preserve"> </w:t>
      </w:r>
    </w:p>
    <w:p w14:paraId="1F7F0BB2" w14:textId="255DA3F5" w:rsidR="00350D60" w:rsidRDefault="00BC62D0" w:rsidP="00573272">
      <w:pPr>
        <w:pStyle w:val="ListBullet"/>
        <w:numPr>
          <w:ilvl w:val="0"/>
          <w:numId w:val="0"/>
        </w:numPr>
        <w:ind w:left="936"/>
        <w:rPr>
          <w:b/>
        </w:rPr>
      </w:pPr>
      <w:r>
        <w:t xml:space="preserve"> </w:t>
      </w:r>
      <w:r w:rsidR="00350D60">
        <w:rPr>
          <w:b/>
        </w:rPr>
        <w:t>Computer</w:t>
      </w:r>
      <w:r w:rsidR="00350D60" w:rsidRPr="00AA40A7">
        <w:rPr>
          <w:b/>
        </w:rPr>
        <w:t xml:space="preserve"> skills:  </w:t>
      </w:r>
    </w:p>
    <w:p w14:paraId="08000A28" w14:textId="69BDCBA5" w:rsidR="001B29CF" w:rsidRDefault="009A333E" w:rsidP="00573272">
      <w:pPr>
        <w:pStyle w:val="ListBullet"/>
        <w:numPr>
          <w:ilvl w:val="0"/>
          <w:numId w:val="24"/>
        </w:numPr>
      </w:pPr>
      <w:r>
        <w:t>Microsoft office (</w:t>
      </w:r>
      <w:r w:rsidR="00262FAF">
        <w:t>Excel, PowerPoint and W</w:t>
      </w:r>
      <w:r>
        <w:t xml:space="preserve">ord). </w:t>
      </w:r>
    </w:p>
    <w:p w14:paraId="6AE98838" w14:textId="77777777" w:rsidR="009A333E" w:rsidRPr="001B29CF" w:rsidRDefault="009A333E" w:rsidP="00CF6C64">
      <w:pPr>
        <w:pStyle w:val="ListBullet"/>
        <w:numPr>
          <w:ilvl w:val="0"/>
          <w:numId w:val="0"/>
        </w:numPr>
        <w:ind w:left="216"/>
      </w:pPr>
    </w:p>
    <w:sectPr w:rsidR="009A333E" w:rsidRPr="001B29CF" w:rsidSect="00617B26">
      <w:footerReference w:type="default" r:id="rId9"/>
      <w:pgSz w:w="12240" w:h="15840"/>
      <w:pgMar w:top="1008" w:right="1152" w:bottom="1152" w:left="1152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A5A08" w14:textId="77777777" w:rsidR="007409F4" w:rsidRDefault="007409F4">
      <w:pPr>
        <w:spacing w:after="0"/>
      </w:pPr>
      <w:r>
        <w:separator/>
      </w:r>
    </w:p>
  </w:endnote>
  <w:endnote w:type="continuationSeparator" w:id="0">
    <w:p w14:paraId="7606A071" w14:textId="77777777" w:rsidR="007409F4" w:rsidRDefault="007409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明朝B">
    <w:panose1 w:val="00000000000000000000"/>
    <w:charset w:val="00"/>
    <w:family w:val="roman"/>
    <w:notTrueType/>
    <w:pitch w:val="default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4A9B8" w14:textId="77777777" w:rsidR="006270A9" w:rsidRDefault="009D5933">
    <w:pPr>
      <w:pStyle w:val="Foo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CE60D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4522E7" w14:textId="77777777" w:rsidR="007409F4" w:rsidRDefault="007409F4">
      <w:pPr>
        <w:spacing w:after="0"/>
      </w:pPr>
      <w:r>
        <w:separator/>
      </w:r>
    </w:p>
  </w:footnote>
  <w:footnote w:type="continuationSeparator" w:id="0">
    <w:p w14:paraId="4474AAB3" w14:textId="77777777" w:rsidR="007409F4" w:rsidRDefault="007409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4B66D5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AF24DD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9386E0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0407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D76DE8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40685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A9E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962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B292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89A7B1A"/>
    <w:lvl w:ilvl="0">
      <w:start w:val="1"/>
      <w:numFmt w:val="bullet"/>
      <w:pStyle w:val="ListBullet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0">
    <w:nsid w:val="08E72B9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0A034AD0"/>
    <w:multiLevelType w:val="multilevel"/>
    <w:tmpl w:val="67B638B6"/>
    <w:lvl w:ilvl="0">
      <w:start w:val="1"/>
      <w:numFmt w:val="bullet"/>
      <w:pStyle w:val="ListBullet"/>
      <w:lvlText w:val="·"/>
      <w:lvlJc w:val="left"/>
      <w:pPr>
        <w:tabs>
          <w:tab w:val="num" w:pos="936"/>
        </w:tabs>
        <w:ind w:left="936" w:hanging="216"/>
      </w:pPr>
      <w:rPr>
        <w:rFonts w:ascii="Cambria" w:hAnsi="Cambria" w:hint="default"/>
      </w:rPr>
    </w:lvl>
    <w:lvl w:ilvl="1">
      <w:start w:val="1"/>
      <w:numFmt w:val="bullet"/>
      <w:lvlText w:val="o"/>
      <w:lvlJc w:val="left"/>
      <w:pPr>
        <w:tabs>
          <w:tab w:val="num" w:pos="1368"/>
        </w:tabs>
        <w:ind w:left="1368" w:hanging="216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32"/>
        </w:tabs>
        <w:ind w:left="2232" w:hanging="216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216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096"/>
        </w:tabs>
        <w:ind w:left="3096" w:hanging="216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216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216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4392"/>
        </w:tabs>
        <w:ind w:left="4392" w:hanging="216"/>
      </w:pPr>
      <w:rPr>
        <w:rFonts w:ascii="Wingdings" w:hAnsi="Wingdings" w:hint="default"/>
      </w:rPr>
    </w:lvl>
  </w:abstractNum>
  <w:abstractNum w:abstractNumId="12">
    <w:nsid w:val="0E1D32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1A166C7"/>
    <w:multiLevelType w:val="hybridMultilevel"/>
    <w:tmpl w:val="978ED2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27C864A0"/>
    <w:multiLevelType w:val="multilevel"/>
    <w:tmpl w:val="F42A8A2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>
    <w:nsid w:val="32AD436E"/>
    <w:multiLevelType w:val="multilevel"/>
    <w:tmpl w:val="72A0C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683A1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2D8015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52FC5048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62D66D80"/>
    <w:multiLevelType w:val="hybridMultilevel"/>
    <w:tmpl w:val="B90A42A0"/>
    <w:lvl w:ilvl="0" w:tplc="9BB4AF5A">
      <w:numFmt w:val="bullet"/>
      <w:lvlText w:val=""/>
      <w:lvlJc w:val="left"/>
      <w:pPr>
        <w:ind w:left="576" w:hanging="360"/>
      </w:pPr>
      <w:rPr>
        <w:rFonts w:ascii="Symbol" w:eastAsiaTheme="minorEastAsia" w:hAnsi="Symbol" w:cstheme="minorBidi" w:hint="default"/>
        <w:b w:val="0"/>
        <w:color w:val="404040" w:themeColor="text1" w:themeTint="BF"/>
        <w:sz w:val="22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0">
    <w:nsid w:val="6D9D5ECA"/>
    <w:multiLevelType w:val="multilevel"/>
    <w:tmpl w:val="2DB03242"/>
    <w:lvl w:ilvl="0">
      <w:start w:val="1"/>
      <w:numFmt w:val="decimal"/>
      <w:pStyle w:val="ListNumber"/>
      <w:lvlText w:val="%1)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288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6"/>
        </w:tabs>
        <w:ind w:left="1296" w:hanging="28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28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04"/>
        </w:tabs>
        <w:ind w:left="2304" w:hanging="288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08"/>
        </w:tabs>
        <w:ind w:left="2808" w:hanging="288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2"/>
        </w:tabs>
        <w:ind w:left="331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816"/>
        </w:tabs>
        <w:ind w:left="3816" w:hanging="288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288"/>
      </w:pPr>
      <w:rPr>
        <w:rFonts w:hint="default"/>
      </w:rPr>
    </w:lvl>
  </w:abstractNum>
  <w:abstractNum w:abstractNumId="21">
    <w:nsid w:val="71866955"/>
    <w:multiLevelType w:val="multilevel"/>
    <w:tmpl w:val="01684A1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9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7"/>
  </w:num>
  <w:num w:numId="16">
    <w:abstractNumId w:val="12"/>
  </w:num>
  <w:num w:numId="17">
    <w:abstractNumId w:val="16"/>
  </w:num>
  <w:num w:numId="18">
    <w:abstractNumId w:val="10"/>
  </w:num>
  <w:num w:numId="19">
    <w:abstractNumId w:val="21"/>
  </w:num>
  <w:num w:numId="20">
    <w:abstractNumId w:val="18"/>
  </w:num>
  <w:num w:numId="21">
    <w:abstractNumId w:val="11"/>
  </w:num>
  <w:num w:numId="22">
    <w:abstractNumId w:val="15"/>
  </w:num>
  <w:num w:numId="23">
    <w:abstractNumId w:val="20"/>
  </w:num>
  <w:num w:numId="24">
    <w:abstractNumId w:val="13"/>
  </w:num>
  <w:num w:numId="25">
    <w:abstractNumId w:val="11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D0"/>
    <w:rsid w:val="000A4F59"/>
    <w:rsid w:val="00141A4C"/>
    <w:rsid w:val="00151898"/>
    <w:rsid w:val="001B29CF"/>
    <w:rsid w:val="00216A98"/>
    <w:rsid w:val="00230A03"/>
    <w:rsid w:val="00262FAF"/>
    <w:rsid w:val="0028220F"/>
    <w:rsid w:val="002F76B9"/>
    <w:rsid w:val="003361DA"/>
    <w:rsid w:val="00350D60"/>
    <w:rsid w:val="00356C14"/>
    <w:rsid w:val="00371C85"/>
    <w:rsid w:val="004A5504"/>
    <w:rsid w:val="00555341"/>
    <w:rsid w:val="00573272"/>
    <w:rsid w:val="005951A8"/>
    <w:rsid w:val="00617B26"/>
    <w:rsid w:val="006270A9"/>
    <w:rsid w:val="00674F22"/>
    <w:rsid w:val="00675956"/>
    <w:rsid w:val="00681034"/>
    <w:rsid w:val="006F6D58"/>
    <w:rsid w:val="007409F4"/>
    <w:rsid w:val="0075781F"/>
    <w:rsid w:val="007E0D94"/>
    <w:rsid w:val="007F6BB4"/>
    <w:rsid w:val="00816216"/>
    <w:rsid w:val="0087734B"/>
    <w:rsid w:val="00912CE2"/>
    <w:rsid w:val="009A333E"/>
    <w:rsid w:val="009C04E1"/>
    <w:rsid w:val="009D5933"/>
    <w:rsid w:val="00A47121"/>
    <w:rsid w:val="00AA40A7"/>
    <w:rsid w:val="00AA6A51"/>
    <w:rsid w:val="00AE4FED"/>
    <w:rsid w:val="00B545CC"/>
    <w:rsid w:val="00BC62D0"/>
    <w:rsid w:val="00BD768D"/>
    <w:rsid w:val="00BF385F"/>
    <w:rsid w:val="00C23F22"/>
    <w:rsid w:val="00C61F8E"/>
    <w:rsid w:val="00CD78FE"/>
    <w:rsid w:val="00CE60D6"/>
    <w:rsid w:val="00CF6C64"/>
    <w:rsid w:val="00D136F3"/>
    <w:rsid w:val="00D14EE3"/>
    <w:rsid w:val="00D420B5"/>
    <w:rsid w:val="00D674F9"/>
    <w:rsid w:val="00D934C7"/>
    <w:rsid w:val="00DC7AD8"/>
    <w:rsid w:val="00E034FF"/>
    <w:rsid w:val="00E62F20"/>
    <w:rsid w:val="00E7136D"/>
    <w:rsid w:val="00E81829"/>
    <w:rsid w:val="00E83E4B"/>
    <w:rsid w:val="00EE032B"/>
    <w:rsid w:val="00F83211"/>
    <w:rsid w:val="00FE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C670F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color w:val="404040" w:themeColor="text1" w:themeTint="BF"/>
        <w:sz w:val="22"/>
        <w:szCs w:val="22"/>
        <w:lang w:val="en-US" w:eastAsia="ja-JP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iPriority="2" w:unhideWhenUsed="1" w:qFormat="1"/>
    <w:lsdException w:name="Signature" w:semiHidden="1" w:uiPriority="2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unhideWhenUsed="1" w:qFormat="1"/>
    <w:lsdException w:name="Salutation" w:semiHidden="1" w:uiPriority="2" w:unhideWhenUsed="1" w:qFormat="1"/>
    <w:lsdException w:name="Date" w:semiHidden="1" w:uiPriority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9CF"/>
  </w:style>
  <w:style w:type="paragraph" w:styleId="Heading1">
    <w:name w:val="heading 1"/>
    <w:basedOn w:val="Normal"/>
    <w:link w:val="Heading1Char"/>
    <w:uiPriority w:val="9"/>
    <w:qFormat/>
    <w:rsid w:val="001B29CF"/>
    <w:pPr>
      <w:keepNext/>
      <w:keepLines/>
      <w:spacing w:before="320" w:after="100"/>
      <w:contextualSpacing/>
      <w:outlineLvl w:val="0"/>
    </w:pPr>
    <w:rPr>
      <w:rFonts w:asciiTheme="majorHAnsi" w:eastAsiaTheme="majorEastAsia" w:hAnsiTheme="majorHAnsi" w:cstheme="majorBidi"/>
      <w:b/>
      <w:color w:val="2A7B88" w:themeColor="accent1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29CF"/>
    <w:pPr>
      <w:keepNext/>
      <w:keepLines/>
      <w:spacing w:before="60" w:after="40"/>
      <w:contextualSpacing/>
      <w:outlineLvl w:val="1"/>
    </w:pPr>
    <w:rPr>
      <w:rFonts w:asciiTheme="majorHAnsi" w:eastAsiaTheme="majorEastAsia" w:hAnsiTheme="majorHAnsi" w:cstheme="majorBidi"/>
      <w:b/>
      <w:caps/>
      <w:color w:val="262626" w:themeColor="text1" w:themeTint="D9"/>
      <w:sz w:val="24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220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220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C61F8E"/>
    <w:pPr>
      <w:pBdr>
        <w:bottom w:val="single" w:sz="12" w:space="4" w:color="39A5B7" w:themeColor="accent1"/>
      </w:pBdr>
      <w:spacing w:after="120"/>
      <w:contextualSpacing/>
    </w:pPr>
    <w:rPr>
      <w:rFonts w:asciiTheme="majorHAnsi" w:eastAsiaTheme="majorEastAsia" w:hAnsiTheme="majorHAnsi" w:cstheme="majorBidi"/>
      <w:color w:val="2A7B88" w:themeColor="accent1" w:themeShade="BF"/>
      <w:kern w:val="28"/>
      <w:sz w:val="56"/>
    </w:rPr>
  </w:style>
  <w:style w:type="character" w:customStyle="1" w:styleId="TitleChar">
    <w:name w:val="Title Char"/>
    <w:basedOn w:val="DefaultParagraphFont"/>
    <w:link w:val="Title"/>
    <w:uiPriority w:val="1"/>
    <w:rsid w:val="00C61F8E"/>
    <w:rPr>
      <w:rFonts w:asciiTheme="majorHAnsi" w:eastAsiaTheme="majorEastAsia" w:hAnsiTheme="majorHAnsi" w:cstheme="majorBidi"/>
      <w:color w:val="2A7B88" w:themeColor="accent1" w:themeShade="BF"/>
      <w:kern w:val="28"/>
      <w:sz w:val="56"/>
    </w:rPr>
  </w:style>
  <w:style w:type="character" w:styleId="PlaceholderText">
    <w:name w:val="Placeholder Text"/>
    <w:basedOn w:val="DefaultParagraphFont"/>
    <w:uiPriority w:val="99"/>
    <w:semiHidden/>
    <w:rsid w:val="00E83E4B"/>
    <w:rPr>
      <w:color w:val="393939" w:themeColor="text2" w:themeShade="BF"/>
    </w:rPr>
  </w:style>
  <w:style w:type="paragraph" w:styleId="ListBullet">
    <w:name w:val="List Bullet"/>
    <w:basedOn w:val="Normal"/>
    <w:uiPriority w:val="10"/>
    <w:unhideWhenUsed/>
    <w:qFormat/>
    <w:rsid w:val="0087734B"/>
    <w:pPr>
      <w:numPr>
        <w:numId w:val="21"/>
      </w:numPr>
      <w:spacing w:line="288" w:lineRule="auto"/>
      <w:contextualSpacing/>
    </w:pPr>
  </w:style>
  <w:style w:type="paragraph" w:styleId="Header">
    <w:name w:val="header"/>
    <w:basedOn w:val="Normal"/>
    <w:link w:val="HeaderChar"/>
    <w:uiPriority w:val="99"/>
    <w:unhideWhenUsed/>
    <w:pPr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rsid w:val="00681034"/>
    <w:pPr>
      <w:spacing w:after="0"/>
      <w:jc w:val="right"/>
    </w:pPr>
    <w:rPr>
      <w:color w:val="2A7B88" w:themeColor="accent1" w:themeShade="BF"/>
    </w:rPr>
  </w:style>
  <w:style w:type="character" w:customStyle="1" w:styleId="FooterChar">
    <w:name w:val="Footer Char"/>
    <w:basedOn w:val="DefaultParagraphFont"/>
    <w:link w:val="Footer"/>
    <w:uiPriority w:val="99"/>
    <w:rsid w:val="00681034"/>
    <w:rPr>
      <w:color w:val="2A7B88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1B29CF"/>
    <w:rPr>
      <w:rFonts w:asciiTheme="majorHAnsi" w:eastAsiaTheme="majorEastAsia" w:hAnsiTheme="majorHAnsi" w:cstheme="majorBidi"/>
      <w:b/>
      <w:color w:val="2A7B88" w:themeColor="accent1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B29CF"/>
    <w:rPr>
      <w:rFonts w:asciiTheme="majorHAnsi" w:eastAsiaTheme="majorEastAsia" w:hAnsiTheme="majorHAnsi" w:cstheme="majorBidi"/>
      <w:b/>
      <w:caps/>
      <w:color w:val="262626" w:themeColor="text1" w:themeTint="D9"/>
      <w:sz w:val="24"/>
      <w:szCs w:val="2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contextualSpacing w:val="0"/>
      <w:outlineLvl w:val="9"/>
    </w:pPr>
  </w:style>
  <w:style w:type="character" w:styleId="IntenseEmphasis">
    <w:name w:val="Intense Emphasis"/>
    <w:basedOn w:val="DefaultParagraphFont"/>
    <w:uiPriority w:val="21"/>
    <w:semiHidden/>
    <w:unhideWhenUsed/>
    <w:qFormat/>
    <w:rPr>
      <w:i/>
      <w:iCs/>
      <w:color w:val="2A7B88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2A7B88" w:themeColor="accent1" w:themeShade="BF"/>
      <w:spacing w:val="5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pBdr>
        <w:top w:val="single" w:sz="4" w:space="10" w:color="2A7B88" w:themeColor="accent1" w:themeShade="BF"/>
        <w:bottom w:val="single" w:sz="4" w:space="10" w:color="2A7B88" w:themeColor="accent1" w:themeShade="BF"/>
      </w:pBdr>
      <w:spacing w:before="360" w:after="360"/>
      <w:ind w:left="864" w:right="864"/>
      <w:jc w:val="center"/>
    </w:pPr>
    <w:rPr>
      <w:i/>
      <w:iCs/>
      <w:color w:val="2A7B88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i/>
      <w:iCs/>
      <w:color w:val="2A7B88" w:themeColor="accent1" w:themeShade="BF"/>
    </w:rPr>
  </w:style>
  <w:style w:type="paragraph" w:styleId="ListNumber">
    <w:name w:val="List Number"/>
    <w:basedOn w:val="Normal"/>
    <w:uiPriority w:val="11"/>
    <w:qFormat/>
    <w:rsid w:val="0087734B"/>
    <w:pPr>
      <w:numPr>
        <w:numId w:val="23"/>
      </w:numPr>
      <w:spacing w:line="288" w:lineRule="auto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83E4B"/>
    <w:rPr>
      <w:color w:val="7B4968" w:themeColor="accent5" w:themeShade="BF"/>
      <w:u w:val="single"/>
    </w:rPr>
  </w:style>
  <w:style w:type="character" w:styleId="Hyperlink">
    <w:name w:val="Hyperlink"/>
    <w:basedOn w:val="DefaultParagraphFont"/>
    <w:uiPriority w:val="99"/>
    <w:unhideWhenUsed/>
    <w:rsid w:val="00E83E4B"/>
    <w:rPr>
      <w:color w:val="2A7B88" w:themeColor="accent1" w:themeShade="BF"/>
      <w:u w:val="singl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83E4B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83E4B"/>
    <w:rPr>
      <w:szCs w:val="16"/>
    </w:rPr>
  </w:style>
  <w:style w:type="paragraph" w:styleId="BlockText">
    <w:name w:val="Block Text"/>
    <w:basedOn w:val="Normal"/>
    <w:uiPriority w:val="99"/>
    <w:semiHidden/>
    <w:unhideWhenUsed/>
    <w:rsid w:val="00E83E4B"/>
    <w:pPr>
      <w:pBdr>
        <w:top w:val="single" w:sz="2" w:space="10" w:color="39A5B7" w:themeColor="accent1"/>
        <w:left w:val="single" w:sz="2" w:space="10" w:color="39A5B7" w:themeColor="accent1"/>
        <w:bottom w:val="single" w:sz="2" w:space="10" w:color="39A5B7" w:themeColor="accent1"/>
        <w:right w:val="single" w:sz="2" w:space="10" w:color="39A5B7" w:themeColor="accent1"/>
      </w:pBdr>
      <w:ind w:left="1152" w:right="1152"/>
    </w:pPr>
    <w:rPr>
      <w:i/>
      <w:iCs/>
      <w:color w:val="2A7B88" w:themeColor="accent1" w:themeShade="BF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3E4B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83E4B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8220F"/>
    <w:rPr>
      <w:sz w:val="22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3E4B"/>
    <w:pPr>
      <w:spacing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3E4B"/>
    <w:rPr>
      <w:rFonts w:ascii="Segoe UI" w:hAnsi="Segoe UI" w:cs="Segoe UI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220F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220F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8220F"/>
    <w:pPr>
      <w:spacing w:after="200"/>
    </w:pPr>
    <w:rPr>
      <w:i/>
      <w:iCs/>
      <w:color w:val="4D4D4D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20F"/>
    <w:pPr>
      <w:spacing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20F"/>
    <w:rPr>
      <w:rFonts w:ascii="Segoe UI" w:hAnsi="Segoe UI" w:cs="Segoe UI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220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220F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2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220F"/>
    <w:rPr>
      <w:b/>
      <w:bCs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8220F"/>
    <w:pPr>
      <w:spacing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8220F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28220F"/>
    <w:pPr>
      <w:spacing w:after="0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220F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220F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28220F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28220F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8220F"/>
    <w:pPr>
      <w:spacing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8220F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28220F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2822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8220F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8220F"/>
    <w:pPr>
      <w:spacing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8220F"/>
    <w:rPr>
      <w:rFonts w:ascii="Consolas" w:hAnsi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Maryam-81@live.com" TargetMode="Externa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Users/maryamalaleeli/Library/Containers/com.microsoft.Word/Data/Library/Caches/TM02918880/Resume%20(color).dotx" TargetMode="External"/></Relationships>
</file>

<file path=word/theme/theme1.xml><?xml version="1.0" encoding="utf-8"?>
<a:theme xmlns:a="http://schemas.openxmlformats.org/drawingml/2006/main" name="Office Theme">
  <a:themeElements>
    <a:clrScheme name="Resume">
      <a:dk1>
        <a:sysClr val="windowText" lastClr="000000"/>
      </a:dk1>
      <a:lt1>
        <a:sysClr val="window" lastClr="FFFFFF"/>
      </a:lt1>
      <a:dk2>
        <a:srgbClr val="4D4D4D"/>
      </a:dk2>
      <a:lt2>
        <a:srgbClr val="E4E3E2"/>
      </a:lt2>
      <a:accent1>
        <a:srgbClr val="39A5B7"/>
      </a:accent1>
      <a:accent2>
        <a:srgbClr val="8DBB70"/>
      </a:accent2>
      <a:accent3>
        <a:srgbClr val="F0BB44"/>
      </a:accent3>
      <a:accent4>
        <a:srgbClr val="F24F4F"/>
      </a:accent4>
      <a:accent5>
        <a:srgbClr val="A3648B"/>
      </a:accent5>
      <a:accent6>
        <a:srgbClr val="F8943F"/>
      </a:accent6>
      <a:hlink>
        <a:srgbClr val="39A5B7"/>
      </a:hlink>
      <a:folHlink>
        <a:srgbClr val="A3648B"/>
      </a:folHlink>
    </a:clrScheme>
    <a:fontScheme name="Cambria">
      <a:maj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DFD22-A408-0A4B-A24E-EBBD058EC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Resume (color).dotx</Template>
  <TotalTime>192</TotalTime>
  <Pages>2</Pages>
  <Words>308</Words>
  <Characters>1757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keywords/>
  <cp:lastModifiedBy>Microsoft Office User</cp:lastModifiedBy>
  <cp:revision>17</cp:revision>
  <dcterms:created xsi:type="dcterms:W3CDTF">2018-10-30T12:28:00Z</dcterms:created>
  <dcterms:modified xsi:type="dcterms:W3CDTF">2019-06-30T12:48:00Z</dcterms:modified>
  <cp:version/>
</cp:coreProperties>
</file>